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5B1B67" w:rsidRDefault="00843E8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70" w:history="1">
        <w:r w:rsidR="005B1B67" w:rsidRPr="00171DB7">
          <w:rPr>
            <w:rStyle w:val="aa"/>
          </w:rPr>
          <w:t>HH3C-L2VPN-MIB</w:t>
        </w:r>
        <w:r w:rsidR="005B1B67">
          <w:rPr>
            <w:webHidden/>
          </w:rPr>
          <w:tab/>
        </w:r>
        <w:r w:rsidR="005B1B67">
          <w:rPr>
            <w:webHidden/>
          </w:rPr>
          <w:fldChar w:fldCharType="begin"/>
        </w:r>
        <w:r w:rsidR="005B1B67">
          <w:rPr>
            <w:webHidden/>
          </w:rPr>
          <w:instrText xml:space="preserve"> PAGEREF _Toc94098470 \h </w:instrText>
        </w:r>
        <w:r w:rsidR="005B1B67">
          <w:rPr>
            <w:webHidden/>
          </w:rPr>
        </w:r>
        <w:r w:rsidR="005B1B67">
          <w:rPr>
            <w:webHidden/>
          </w:rPr>
          <w:fldChar w:fldCharType="separate"/>
        </w:r>
        <w:r w:rsidR="005B1B67">
          <w:rPr>
            <w:webHidden/>
          </w:rPr>
          <w:t>2</w:t>
        </w:r>
        <w:r w:rsidR="005B1B67">
          <w:rPr>
            <w:webHidden/>
          </w:rPr>
          <w:fldChar w:fldCharType="end"/>
        </w:r>
      </w:hyperlink>
    </w:p>
    <w:p w:rsidR="005B1B67" w:rsidRDefault="005B1B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1" w:history="1">
        <w:r w:rsidRPr="00171DB7">
          <w:rPr>
            <w:rStyle w:val="aa"/>
          </w:rPr>
          <w:t>hh3cL2vpnPwcTable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1B67" w:rsidRDefault="005B1B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2" w:history="1">
        <w:r w:rsidRPr="00171DB7">
          <w:rPr>
            <w:rStyle w:val="aa"/>
          </w:rPr>
          <w:t>hh3cL2vpnXcgTable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1B67" w:rsidRDefault="005B1B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3" w:history="1">
        <w:r w:rsidRPr="00171DB7">
          <w:rPr>
            <w:rStyle w:val="aa"/>
          </w:rPr>
          <w:t>hh3cL2vpnXcgConnTable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B1B67" w:rsidRDefault="005B1B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4" w:history="1">
        <w:r w:rsidRPr="00171DB7">
          <w:rPr>
            <w:rStyle w:val="aa"/>
          </w:rPr>
          <w:t>hh3cL2vpnXcgAcTable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B1B67" w:rsidRDefault="005B1B6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5" w:history="1">
        <w:r w:rsidRPr="00171DB7">
          <w:rPr>
            <w:rStyle w:val="aa"/>
          </w:rPr>
          <w:t>hh3cL2vpnXcgPwTable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843E8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F108A" w:rsidRPr="00AB3E21" w:rsidRDefault="00093511" w:rsidP="00EF108A">
      <w:pPr>
        <w:pStyle w:val="1"/>
      </w:pPr>
      <w:bookmarkStart w:id="1" w:name="_Toc94098470"/>
      <w:r w:rsidRPr="00093511">
        <w:lastRenderedPageBreak/>
        <w:t>H</w:t>
      </w:r>
      <w:r w:rsidRPr="00093511">
        <w:rPr>
          <w:rFonts w:hint="eastAsia"/>
        </w:rPr>
        <w:t>H</w:t>
      </w:r>
      <w:r w:rsidRPr="00093511">
        <w:t>3C-</w:t>
      </w:r>
      <w:r w:rsidRPr="00093511">
        <w:rPr>
          <w:rFonts w:hint="eastAsia"/>
        </w:rPr>
        <w:t>L2VPN</w:t>
      </w:r>
      <w:r w:rsidRPr="00093511">
        <w:t>-MIB</w:t>
      </w:r>
      <w:bookmarkEnd w:id="1"/>
    </w:p>
    <w:p w:rsidR="00EF108A" w:rsidRDefault="00EF108A" w:rsidP="00EF108A"/>
    <w:p w:rsidR="003E77ED" w:rsidRDefault="00093511" w:rsidP="003E77ED">
      <w:pPr>
        <w:pStyle w:val="2"/>
      </w:pPr>
      <w:bookmarkStart w:id="2" w:name="_Toc94098471"/>
      <w:r w:rsidRPr="00093511">
        <w:t>hh3c</w:t>
      </w:r>
      <w:r w:rsidRPr="00093511">
        <w:rPr>
          <w:rFonts w:hint="eastAsia"/>
        </w:rPr>
        <w:t>L2vpnPwc</w:t>
      </w:r>
      <w:r w:rsidRPr="00093511">
        <w:t>Table</w:t>
      </w:r>
      <w:bookmarkEnd w:id="2"/>
    </w:p>
    <w:p w:rsidR="00217932" w:rsidRPr="00217932" w:rsidRDefault="00093511" w:rsidP="00217932">
      <w:r w:rsidRPr="00093511">
        <w:t>OID of this table is: 1.3.6.1.4.1.25506.2.162.2.1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17932" w:rsidRPr="00217932" w:rsidTr="001216A9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hh3cL2vpnPwcName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1.3.6.1.4.1.25506.2.162.2.1.1.1</w:t>
            </w:r>
            <w:r w:rsidRPr="00093511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As per MIB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hh3cL2vpnPwcCvType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</w:t>
            </w:r>
            <w:r w:rsidRPr="00093511">
              <w:rPr>
                <w:rFonts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hh3cL2vpnPwcCcType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</w:t>
            </w:r>
            <w:r w:rsidRPr="00093511">
              <w:rPr>
                <w:rFonts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hh3cL2vpnPwcControlWord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</w:t>
            </w:r>
            <w:r w:rsidRPr="00093511">
              <w:rPr>
                <w:rFonts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hh3cL2vpnPwcPwType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</w:t>
            </w:r>
            <w:r w:rsidRPr="00093511">
              <w:rPr>
                <w:rFonts w:hint="eastAsia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  <w:tr w:rsidR="00093511" w:rsidRPr="00217932" w:rsidTr="001216A9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hh3cL2vpnPwcRowStatus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1.3.6.1.4.1.25506.2.162.2.1.1.</w:t>
            </w:r>
            <w:r w:rsidRPr="00093511">
              <w:rPr>
                <w:rFonts w:hint="eastAsia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</w:tbl>
    <w:p w:rsidR="0020629E" w:rsidRDefault="0020629E" w:rsidP="00991579"/>
    <w:p w:rsidR="00093511" w:rsidRDefault="00093511" w:rsidP="00093511">
      <w:pPr>
        <w:pStyle w:val="2"/>
      </w:pPr>
      <w:bookmarkStart w:id="3" w:name="_Toc94098472"/>
      <w:r w:rsidRPr="00093511">
        <w:t>hh3cL2vpnXcgTable</w:t>
      </w:r>
      <w:bookmarkEnd w:id="3"/>
    </w:p>
    <w:p w:rsidR="00093511" w:rsidRPr="00217932" w:rsidRDefault="00093511" w:rsidP="00093511">
      <w:r w:rsidRPr="00093511">
        <w:t>OID of this table is: 1.3.6.1.4.1.25506.2.162.</w:t>
      </w:r>
      <w:r>
        <w:rPr>
          <w:rFonts w:hint="eastAsia"/>
        </w:rPr>
        <w:t>3</w:t>
      </w:r>
      <w:r w:rsidRPr="00093511">
        <w:t>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93511" w:rsidRPr="00217932" w:rsidTr="007759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hh3cL2vpnXcgName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1.3.6.1.4.1.25506.2.162.3.1.1.1</w:t>
            </w:r>
            <w:r w:rsidRPr="00093511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As per MIB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hh3cL2vpnXcgAdminState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1.3.6.1.4.1.25506.2.162.3.1.1.</w:t>
            </w:r>
            <w:r w:rsidRPr="00093511">
              <w:rPr>
                <w:rFonts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hh3cL2vpnXcgRowStatus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1.3.6.1.4.1.25506.2.162.3.1.1.</w:t>
            </w:r>
            <w:r w:rsidRPr="00093511">
              <w:rPr>
                <w:rFonts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</w:tbl>
    <w:p w:rsidR="00093511" w:rsidRDefault="00093511" w:rsidP="00093511"/>
    <w:p w:rsidR="00093511" w:rsidRDefault="00093511" w:rsidP="00093511">
      <w:pPr>
        <w:pStyle w:val="2"/>
      </w:pPr>
      <w:bookmarkStart w:id="4" w:name="_Toc94098473"/>
      <w:r w:rsidRPr="00093511">
        <w:t>hh3cL2vpnXcgConnTable</w:t>
      </w:r>
      <w:bookmarkEnd w:id="4"/>
    </w:p>
    <w:p w:rsidR="00093511" w:rsidRPr="00217932" w:rsidRDefault="00093511" w:rsidP="00093511">
      <w:r w:rsidRPr="00093511">
        <w:t>OID of this table is: 1.3.6.1.4.1.25506.2.162.</w:t>
      </w:r>
      <w:r w:rsidR="005B15B8">
        <w:rPr>
          <w:rFonts w:hint="eastAsia"/>
        </w:rPr>
        <w:t>3</w:t>
      </w:r>
      <w:r w:rsidRPr="00093511">
        <w:t>.</w:t>
      </w:r>
      <w:r w:rsidR="005B15B8"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93511" w:rsidRPr="00217932" w:rsidTr="007759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hh3cL2vpnXcgConnName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1.3.6.1.4.1.25506.2.162.3.2.1.1</w:t>
            </w:r>
            <w:r w:rsidRPr="00093511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As per MIB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lastRenderedPageBreak/>
              <w:t>hh3cL2vpnXcgConnRowStatus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1.3.6.1.4.1.25506.2.162.3.2.1.</w:t>
            </w:r>
            <w:r w:rsidRPr="00093511">
              <w:rPr>
                <w:rFonts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</w:tbl>
    <w:p w:rsidR="00093511" w:rsidRDefault="00093511" w:rsidP="00093511"/>
    <w:p w:rsidR="00093511" w:rsidRDefault="00093511" w:rsidP="00093511">
      <w:pPr>
        <w:pStyle w:val="2"/>
      </w:pPr>
      <w:bookmarkStart w:id="5" w:name="_Toc94098474"/>
      <w:r w:rsidRPr="00093511">
        <w:t>hh3cL2vpnXcgAcTable</w:t>
      </w:r>
      <w:bookmarkEnd w:id="5"/>
    </w:p>
    <w:p w:rsidR="00093511" w:rsidRPr="00217932" w:rsidRDefault="00093511" w:rsidP="00093511">
      <w:r w:rsidRPr="00093511">
        <w:t>OID of this table is: 1.3.6.1.4.1.25506.2.162.</w:t>
      </w:r>
      <w:r w:rsidR="005B15B8">
        <w:rPr>
          <w:rFonts w:hint="eastAsia"/>
        </w:rPr>
        <w:t>3</w:t>
      </w:r>
      <w:r w:rsidRPr="00093511">
        <w:t>.</w:t>
      </w:r>
      <w:r w:rsidR="005B15B8"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93511" w:rsidRPr="00217932" w:rsidTr="007759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hh3cL2vpnXcgAcIfIndex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1.3.6.1.4.1.25506.2.162.3.3.1.1</w:t>
            </w:r>
            <w:r w:rsidRPr="00093511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As per MIB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hh3cL2vpnXcgAcEvcSrvInstId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1.3.6.1.4.1.25506.2.162.3.3.1.</w:t>
            </w:r>
            <w:r w:rsidRPr="00093511">
              <w:rPr>
                <w:rFonts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As per MIB</w:t>
            </w:r>
            <w:r w:rsidRPr="00093511">
              <w:rPr>
                <w:rFonts w:hint="eastAsia"/>
              </w:rPr>
              <w:t>.</w:t>
            </w:r>
            <w:r>
              <w:t xml:space="preserve"> </w:t>
            </w:r>
            <w:r w:rsidRPr="00093511">
              <w:t>The value is always 0 when the</w:t>
            </w:r>
            <w:r w:rsidRPr="00093511">
              <w:rPr>
                <w:rFonts w:hint="eastAsia"/>
              </w:rPr>
              <w:t xml:space="preserve"> </w:t>
            </w:r>
            <w:r w:rsidRPr="00093511">
              <w:t>interface isn't a layer 2 Ethernet interface.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hh3cL2vpnXcgAcAccessMode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1.3.6.1.4.1.25506.2.162.3.3.1.</w:t>
            </w:r>
            <w:r w:rsidRPr="00093511">
              <w:rPr>
                <w:rFonts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  <w:r>
              <w:t xml:space="preserve"> </w:t>
            </w:r>
            <w:r w:rsidRPr="00093511">
              <w:t>The value is meaningless when the interface isn't a layer 2 Ethernet interface.</w:t>
            </w:r>
          </w:p>
        </w:tc>
      </w:tr>
      <w:tr w:rsidR="00093511" w:rsidRPr="00217932" w:rsidTr="007759FC">
        <w:tc>
          <w:tcPr>
            <w:tcW w:w="3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hh3cL2vpnXcgAcRowStatus</w:t>
            </w:r>
            <w:r w:rsidRPr="00093511">
              <w:rPr>
                <w:rFonts w:hint="eastAsia"/>
              </w:rPr>
              <w:t xml:space="preserve"> (</w:t>
            </w:r>
            <w:r w:rsidRPr="00093511">
              <w:t>1.3.6.1.4.1.25506.2.162.3.3.1.</w:t>
            </w:r>
            <w:r w:rsidRPr="00093511">
              <w:rPr>
                <w:rFonts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093511" w:rsidRPr="00093511" w:rsidRDefault="00093511" w:rsidP="00093511">
            <w:pPr>
              <w:pStyle w:val="TableText"/>
              <w:widowControl w:val="0"/>
            </w:pPr>
            <w:r w:rsidRPr="00093511">
              <w:t>Only support read operation.</w:t>
            </w:r>
          </w:p>
        </w:tc>
      </w:tr>
    </w:tbl>
    <w:p w:rsidR="00093511" w:rsidRDefault="00093511" w:rsidP="00093511"/>
    <w:p w:rsidR="00093511" w:rsidRDefault="005B15B8" w:rsidP="00093511">
      <w:pPr>
        <w:pStyle w:val="2"/>
      </w:pPr>
      <w:bookmarkStart w:id="6" w:name="_Toc94098475"/>
      <w:r w:rsidRPr="005B15B8">
        <w:t>hh3cL2vpnXcgPwTable</w:t>
      </w:r>
      <w:bookmarkEnd w:id="6"/>
    </w:p>
    <w:p w:rsidR="00093511" w:rsidRPr="00217932" w:rsidRDefault="00093511" w:rsidP="00093511">
      <w:r w:rsidRPr="00093511">
        <w:t>OID of this table is: 1.3.6.1.4.1.25506.2.162.</w:t>
      </w:r>
      <w:r>
        <w:rPr>
          <w:rFonts w:hint="eastAsia"/>
        </w:rPr>
        <w:t>3</w:t>
      </w:r>
      <w:r w:rsidRPr="00093511">
        <w:t>.</w:t>
      </w:r>
      <w:r w:rsidR="005B15B8">
        <w:rPr>
          <w:rFonts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093511" w:rsidRPr="00217932" w:rsidTr="007759FC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93511" w:rsidRPr="00217932" w:rsidRDefault="00093511" w:rsidP="007759FC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hh3cL2vpnXcgPwIndex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1.3.6.1.4.1.25506.2.162.3.4.1.1</w:t>
            </w:r>
            <w:r w:rsidRPr="005B15B8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As per MIB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hh3cL2vpnXcgPwCfgType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Only support read operation.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hh3cL2vpnXcgPwClassName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Only support read operation.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hh3cL2vpnXcgPwTunnelPolicy</w:t>
            </w:r>
            <w:r w:rsidRPr="005B15B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4</w:t>
            </w:r>
            <w:r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Only support read operation.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hh3cL2vpnXcgPwPeerIp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As per MIB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hh3cL2vpnXcgPwPwID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6)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As per MIB</w:t>
            </w:r>
          </w:p>
        </w:tc>
      </w:tr>
      <w:tr w:rsidR="005B15B8" w:rsidRPr="00217932" w:rsidTr="007759FC">
        <w:tc>
          <w:tcPr>
            <w:tcW w:w="3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hh3cL2vpnXcgPwRowStatus</w:t>
            </w:r>
            <w:r w:rsidRPr="005B15B8">
              <w:rPr>
                <w:rFonts w:hint="eastAsia"/>
              </w:rPr>
              <w:t xml:space="preserve"> (</w:t>
            </w:r>
            <w:r w:rsidRPr="005B15B8">
              <w:t>1.3.6.1.4.1.25506.2.162.3.4.1.</w:t>
            </w:r>
            <w:r w:rsidRPr="005B15B8">
              <w:rPr>
                <w:rFonts w:hint="eastAsia"/>
              </w:rPr>
              <w:t>7)</w:t>
            </w:r>
          </w:p>
        </w:tc>
        <w:tc>
          <w:tcPr>
            <w:tcW w:w="144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B15B8" w:rsidRPr="005B15B8" w:rsidRDefault="005B15B8" w:rsidP="005B15B8">
            <w:pPr>
              <w:pStyle w:val="TableText"/>
              <w:widowControl w:val="0"/>
            </w:pPr>
            <w:r w:rsidRPr="005B15B8">
              <w:t>Only support read operation.</w:t>
            </w:r>
          </w:p>
        </w:tc>
      </w:tr>
    </w:tbl>
    <w:p w:rsidR="003E77ED" w:rsidRPr="00E54BA7" w:rsidRDefault="003E77ED" w:rsidP="00820256"/>
    <w:sectPr w:rsidR="003E77ED" w:rsidRPr="00E54BA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643" w:rsidRDefault="005D0643">
      <w:r>
        <w:separator/>
      </w:r>
    </w:p>
  </w:endnote>
  <w:endnote w:type="continuationSeparator" w:id="0">
    <w:p w:rsidR="005D0643" w:rsidRDefault="005D0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43E8F">
      <w:fldChar w:fldCharType="begin"/>
    </w:r>
    <w:r>
      <w:instrText>PAGE</w:instrText>
    </w:r>
    <w:r w:rsidR="00843E8F">
      <w:fldChar w:fldCharType="separate"/>
    </w:r>
    <w:r w:rsidR="005B1B67">
      <w:rPr>
        <w:noProof/>
      </w:rPr>
      <w:t>1</w:t>
    </w:r>
    <w:r w:rsidR="00843E8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5B1B67">
      <w:fldChar w:fldCharType="begin"/>
    </w:r>
    <w:r w:rsidR="005B1B67">
      <w:instrText xml:space="preserve"> NUMPAGES  \* Arabic  \* MERGEFORMAT </w:instrText>
    </w:r>
    <w:r w:rsidR="005B1B67">
      <w:fldChar w:fldCharType="separate"/>
    </w:r>
    <w:r w:rsidR="005B1B67">
      <w:rPr>
        <w:noProof/>
      </w:rPr>
      <w:t>3</w:t>
    </w:r>
    <w:r w:rsidR="005B1B6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643" w:rsidRDefault="005D0643">
      <w:r>
        <w:separator/>
      </w:r>
    </w:p>
  </w:footnote>
  <w:footnote w:type="continuationSeparator" w:id="0">
    <w:p w:rsidR="005D0643" w:rsidRDefault="005D0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B15B8">
      <w:rPr>
        <w:rFonts w:hint="eastAsia"/>
      </w:rPr>
      <w:t>HH3C-L2VPN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53C7D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3511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67B91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15B8"/>
    <w:rsid w:val="005B1B67"/>
    <w:rsid w:val="005B5F26"/>
    <w:rsid w:val="005C08C7"/>
    <w:rsid w:val="005C4377"/>
    <w:rsid w:val="005C578E"/>
    <w:rsid w:val="005C6B12"/>
    <w:rsid w:val="005D0643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4BB8"/>
    <w:rsid w:val="006171B5"/>
    <w:rsid w:val="00622C01"/>
    <w:rsid w:val="00622C10"/>
    <w:rsid w:val="00623905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579D8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0256"/>
    <w:rsid w:val="00824E0B"/>
    <w:rsid w:val="00824E30"/>
    <w:rsid w:val="008251AC"/>
    <w:rsid w:val="008256F3"/>
    <w:rsid w:val="008274F6"/>
    <w:rsid w:val="00830820"/>
    <w:rsid w:val="00833D9F"/>
    <w:rsid w:val="00843E8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1F4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3AED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75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37E96"/>
    <w:rsid w:val="00E42B3D"/>
    <w:rsid w:val="00E42FBC"/>
    <w:rsid w:val="00E467CD"/>
    <w:rsid w:val="00E46EF4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01916-4757-4A25-B418-E31E116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</TotalTime>
  <Pages>3</Pages>
  <Words>303</Words>
  <Characters>3153</Characters>
  <Application>Microsoft Office Word</Application>
  <DocSecurity>0</DocSecurity>
  <Lines>197</Lines>
  <Paragraphs>157</Paragraphs>
  <ScaleCrop>false</ScaleCrop>
  <Company>Hewlett-Packard Company</Company>
  <LinksUpToDate>false</LinksUpToDate>
  <CharactersWithSpaces>3299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宋皓</dc:creator>
  <cp:lastModifiedBy>优化_gys3856</cp:lastModifiedBy>
  <cp:revision>4</cp:revision>
  <cp:lastPrinted>2010-05-04T10:01:00Z</cp:lastPrinted>
  <dcterms:created xsi:type="dcterms:W3CDTF">2015-03-12T03:46:00Z</dcterms:created>
  <dcterms:modified xsi:type="dcterms:W3CDTF">2022-01-26T06:04:00Z</dcterms:modified>
</cp:coreProperties>
</file>